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E7423" w14:textId="5F6A7C25" w:rsidR="00F57F71" w:rsidRDefault="00F57F71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MASON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fl.1498-9)</w:t>
      </w:r>
    </w:p>
    <w:p w14:paraId="238A537C" w14:textId="77777777" w:rsidR="00F57F71" w:rsidRDefault="00F57F71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0CB17DC3" w14:textId="77777777" w:rsidR="00F57F71" w:rsidRDefault="00F57F71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260C8" w14:textId="77777777" w:rsidR="00F57F71" w:rsidRDefault="00F57F71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B7A24F" w14:textId="030D5BFD" w:rsidR="00F57F71" w:rsidRDefault="002B12C3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1498-9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5ADA9FBE" w14:textId="77777777" w:rsidR="00F57F71" w:rsidRDefault="00F57F71" w:rsidP="002B12C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102F1D5C" w14:textId="77777777" w:rsidR="00F57F71" w:rsidRDefault="00F57F71" w:rsidP="002B12C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14:paraId="7A860405" w14:textId="77777777" w:rsidR="00F57F71" w:rsidRDefault="00F57F71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53D77" w14:textId="77777777" w:rsidR="00F57F71" w:rsidRDefault="00F57F71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A92C7" w14:textId="77777777" w:rsidR="00F57F71" w:rsidRPr="002B6306" w:rsidRDefault="00F57F71" w:rsidP="00F57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2021</w:t>
      </w:r>
    </w:p>
    <w:p w14:paraId="00ADF569" w14:textId="203D8BA6" w:rsidR="00BA00AB" w:rsidRPr="00F57F7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57F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08DE3" w14:textId="77777777" w:rsidR="00F57F71" w:rsidRDefault="00F57F71" w:rsidP="009139A6">
      <w:r>
        <w:separator/>
      </w:r>
    </w:p>
  </w:endnote>
  <w:endnote w:type="continuationSeparator" w:id="0">
    <w:p w14:paraId="54835D69" w14:textId="77777777" w:rsidR="00F57F71" w:rsidRDefault="00F57F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B2E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9F8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D11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C7591" w14:textId="77777777" w:rsidR="00F57F71" w:rsidRDefault="00F57F71" w:rsidP="009139A6">
      <w:r>
        <w:separator/>
      </w:r>
    </w:p>
  </w:footnote>
  <w:footnote w:type="continuationSeparator" w:id="0">
    <w:p w14:paraId="4826B500" w14:textId="77777777" w:rsidR="00F57F71" w:rsidRDefault="00F57F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9B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A8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3B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F71"/>
    <w:rsid w:val="000666E0"/>
    <w:rsid w:val="002510B7"/>
    <w:rsid w:val="002B12C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1BB82"/>
  <w15:chartTrackingRefBased/>
  <w15:docId w15:val="{9E0B19C9-2A9E-4DF4-9D1C-7A7251D8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2021-11-18T20:27:00Z</dcterms:created>
  <dcterms:modified xsi:type="dcterms:W3CDTF">2021-11-18T20:41:00Z</dcterms:modified>
</cp:coreProperties>
</file>